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8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Gleis- und Straßendrehflügeltore Btf. Gorbi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Gleis- und Straßendrehflügeltor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